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1529" w:rsidRDefault="00A71529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A71529" w:rsidRDefault="00A71529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A71529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A71529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A71529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E954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1548CA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E954CE" w:rsidRPr="00E954C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E954CE" w:rsidRPr="00E954CE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E954CE" w:rsidRPr="00E954CE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E954CE">
        <w:rPr>
          <w:u w:val="single"/>
        </w:rPr>
        <w:t xml:space="preserve"> 11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E954CE" w:rsidRPr="00E954CE">
        <w:rPr>
          <w:rStyle w:val="aa"/>
        </w:rPr>
        <w:t xml:space="preserve"> Педагог-психолог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E954CE" w:rsidRPr="00E954CE">
        <w:rPr>
          <w:rStyle w:val="aa"/>
        </w:rPr>
        <w:t xml:space="preserve"> 25484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1548CA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1548CA" w:rsidRPr="00964338" w:rsidRDefault="001548CA" w:rsidP="001548CA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1548CA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1548CA" w:rsidRPr="00964338" w:rsidRDefault="001548CA" w:rsidP="001548C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1548CA" w:rsidRPr="00964338" w:rsidRDefault="001548CA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A7152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A71529" w:rsidRPr="00964338" w:rsidTr="00A7152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529" w:rsidRPr="00964338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71529" w:rsidRPr="00964338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A71529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529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71529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A71529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A71529" w:rsidRPr="00DE50AE" w:rsidTr="00A71529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A71529" w:rsidRPr="008A7ED4" w:rsidRDefault="00A71529" w:rsidP="00A71529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A71529" w:rsidRPr="008A7ED4" w:rsidRDefault="00A71529" w:rsidP="00A71529">
            <w:pPr>
              <w:pStyle w:val="a8"/>
            </w:pPr>
            <w:r>
              <w:t>24.5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A71529" w:rsidRPr="008A7ED4" w:rsidRDefault="00A71529" w:rsidP="00A71529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A71529" w:rsidRPr="008A7ED4" w:rsidRDefault="00A71529" w:rsidP="00A71529">
            <w:pPr>
              <w:pStyle w:val="a8"/>
            </w:pPr>
            <w:r>
              <w:t>43.8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A71529" w:rsidRPr="00DE50AE" w:rsidRDefault="00A71529" w:rsidP="00A71529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E954CE" w:rsidP="005859B9">
      <w:fldSimple w:instr=" DOCVARIABLE operac \* MERGEFORMAT ">
        <w:r w:rsidR="00A71529" w:rsidRPr="00A71529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1548CA" w:rsidTr="001548C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1548CA" w:rsidP="00132649">
            <w:pPr>
              <w:pStyle w:val="a8"/>
            </w:pPr>
            <w:r w:rsidRPr="001548CA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1548CA" w:rsidP="00132649">
            <w:pPr>
              <w:pStyle w:val="a8"/>
            </w:pPr>
            <w:r w:rsidRPr="001548C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1548CA" w:rsidP="00132649">
            <w:pPr>
              <w:pStyle w:val="a8"/>
            </w:pPr>
            <w:r w:rsidRPr="001548CA">
              <w:t>Лобачева Наталья Владиславовна</w:t>
            </w:r>
          </w:p>
        </w:tc>
      </w:tr>
      <w:tr w:rsidR="003F0672" w:rsidRPr="001548CA" w:rsidTr="001548C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1548CA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1548CA" w:rsidRDefault="001548CA" w:rsidP="00132649">
            <w:pPr>
              <w:pStyle w:val="a8"/>
            </w:pPr>
            <w:r w:rsidRPr="001548CA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1548CA" w:rsidRDefault="001548CA" w:rsidP="00132649">
            <w:pPr>
              <w:pStyle w:val="a8"/>
            </w:pPr>
            <w:r w:rsidRPr="001548CA">
              <w:t>Богомолов Сергей Алексеевич</w:t>
            </w:r>
          </w:p>
        </w:tc>
      </w:tr>
      <w:tr w:rsidR="003F0672" w:rsidRPr="001548CA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3D6D9E">
        <w:rPr>
          <w:bCs/>
        </w:rPr>
        <w:fldChar w:fldCharType="begin"/>
      </w:r>
      <w:r w:rsidR="003D6D9E">
        <w:rPr>
          <w:bCs/>
        </w:rPr>
        <w:instrText xml:space="preserve"> DOCVARIABLE att_zakl \* MERGEFORMAT </w:instrText>
      </w:r>
      <w:r w:rsidR="003D6D9E">
        <w:rPr>
          <w:bCs/>
        </w:rPr>
        <w:fldChar w:fldCharType="separate"/>
      </w:r>
      <w:r w:rsidR="00A71529" w:rsidRPr="00A71529">
        <w:rPr>
          <w:bCs/>
        </w:rPr>
        <w:t>-</w:t>
      </w:r>
      <w:r w:rsidR="00A71529" w:rsidRPr="00A71529">
        <w:t xml:space="preserve"> фактический уровень вредного фактора соответствует гигиеническим нормативам;</w:t>
      </w:r>
      <w:r w:rsidR="003D6D9E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A71529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553F53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1548CA" w:rsidTr="001548C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1548CA" w:rsidP="00132649">
            <w:pPr>
              <w:pStyle w:val="a8"/>
            </w:pPr>
            <w:r w:rsidRPr="001548CA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1548CA" w:rsidP="00132649">
            <w:pPr>
              <w:pStyle w:val="a8"/>
            </w:pPr>
            <w:r w:rsidRPr="001548C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1548CA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1548CA" w:rsidRDefault="001548CA" w:rsidP="00132649">
            <w:pPr>
              <w:pStyle w:val="a8"/>
            </w:pPr>
            <w:r w:rsidRPr="001548CA">
              <w:t>Пугачева Елена Александровна</w:t>
            </w:r>
          </w:p>
        </w:tc>
      </w:tr>
      <w:tr w:rsidR="003F0672" w:rsidRPr="001548CA" w:rsidTr="001548C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1548C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1548CA" w:rsidRDefault="001548CA" w:rsidP="00132649">
            <w:pPr>
              <w:pStyle w:val="a8"/>
              <w:rPr>
                <w:b/>
                <w:vertAlign w:val="superscript"/>
              </w:rPr>
            </w:pPr>
            <w:r w:rsidRPr="001548CA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529" w:rsidRDefault="00A71529" w:rsidP="0076042D">
      <w:pPr>
        <w:pStyle w:val="a9"/>
      </w:pPr>
      <w:r>
        <w:separator/>
      </w:r>
    </w:p>
  </w:endnote>
  <w:endnote w:type="continuationSeparator" w:id="0">
    <w:p w:rsidR="00A71529" w:rsidRDefault="00A7152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D9E" w:rsidRDefault="003D6D9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E954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553F53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553F53" w:rsidRPr="00553F53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D9E" w:rsidRDefault="003D6D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529" w:rsidRDefault="00A71529" w:rsidP="0076042D">
      <w:pPr>
        <w:pStyle w:val="a9"/>
      </w:pPr>
      <w:r>
        <w:separator/>
      </w:r>
    </w:p>
  </w:footnote>
  <w:footnote w:type="continuationSeparator" w:id="0">
    <w:p w:rsidR="00A71529" w:rsidRDefault="00A7152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D9E" w:rsidRDefault="003D6D9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D9E" w:rsidRDefault="003D6D9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D9E" w:rsidRDefault="003D6D9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548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ill_date" w:val="26.11.2020"/>
    <w:docVar w:name="footer_num" w:val="Протокол № 11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1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A86153017C324F8CBD5F66413C2AC40E"/>
    <w:docVar w:name="rm_id" w:val="11"/>
    <w:docVar w:name="rm_name" w:val=" Педагог-психолог "/>
    <w:docVar w:name="rm_number" w:val=" 11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A71529"/>
    <w:rsid w:val="00025683"/>
    <w:rsid w:val="00046815"/>
    <w:rsid w:val="0005566C"/>
    <w:rsid w:val="000D1F5B"/>
    <w:rsid w:val="00110025"/>
    <w:rsid w:val="00132649"/>
    <w:rsid w:val="001429B1"/>
    <w:rsid w:val="001548CA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D6D9E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53F53"/>
    <w:rsid w:val="00563E94"/>
    <w:rsid w:val="00576095"/>
    <w:rsid w:val="005859B9"/>
    <w:rsid w:val="005A3A36"/>
    <w:rsid w:val="005B466C"/>
    <w:rsid w:val="005B7FE8"/>
    <w:rsid w:val="005C0A9A"/>
    <w:rsid w:val="005E3323"/>
    <w:rsid w:val="00674E8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71529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954CE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CFD9AAE7-6E09-45CB-9EB2-77674ED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2020-11-20T08:02:00Z</dcterms:created>
  <dcterms:modified xsi:type="dcterms:W3CDTF">2020-11-26T13:40:00Z</dcterms:modified>
</cp:coreProperties>
</file>